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2A627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SHOTFORD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25BCFFC9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AD7EC9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E5CAC6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Matthew Leek of London, mercer(q.v.),</w:t>
      </w:r>
    </w:p>
    <w:p w14:paraId="4AA0DB08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Davy of London, salter(q.v.), Lawrence Herd of London, </w:t>
      </w:r>
    </w:p>
    <w:p w14:paraId="17FF983A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Lyscheburne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saddler(q.v.),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Hardyng</w:t>
      </w:r>
      <w:proofErr w:type="spellEnd"/>
    </w:p>
    <w:p w14:paraId="437FA623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skinner(q.v.),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Welys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net maker(q.v.), William</w:t>
      </w:r>
    </w:p>
    <w:p w14:paraId="131567FB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Plomer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salter(q.v.),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Racheford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ostler(q.v.),</w:t>
      </w:r>
    </w:p>
    <w:p w14:paraId="3742C4CD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Walsshe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baker(q.v.).</w:t>
      </w:r>
    </w:p>
    <w:p w14:paraId="1784C44B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6B203A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026A4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725B0" w14:textId="77777777" w:rsidR="00A11547" w:rsidRDefault="00A11547" w:rsidP="00A115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068CD4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55DB" w14:textId="77777777" w:rsidR="00A11547" w:rsidRDefault="00A11547" w:rsidP="009139A6">
      <w:r>
        <w:separator/>
      </w:r>
    </w:p>
  </w:endnote>
  <w:endnote w:type="continuationSeparator" w:id="0">
    <w:p w14:paraId="1B2F52DE" w14:textId="77777777" w:rsidR="00A11547" w:rsidRDefault="00A115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5B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C0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8A0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23641" w14:textId="77777777" w:rsidR="00A11547" w:rsidRDefault="00A11547" w:rsidP="009139A6">
      <w:r>
        <w:separator/>
      </w:r>
    </w:p>
  </w:footnote>
  <w:footnote w:type="continuationSeparator" w:id="0">
    <w:p w14:paraId="4C091575" w14:textId="77777777" w:rsidR="00A11547" w:rsidRDefault="00A115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FB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5B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F2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47"/>
    <w:rsid w:val="000666E0"/>
    <w:rsid w:val="002510B7"/>
    <w:rsid w:val="005C130B"/>
    <w:rsid w:val="00826F5C"/>
    <w:rsid w:val="009139A6"/>
    <w:rsid w:val="009448BB"/>
    <w:rsid w:val="00A1154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D0A85"/>
  <w15:chartTrackingRefBased/>
  <w15:docId w15:val="{4B00FF2E-DB79-48A3-BDB5-E165FB6B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15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2022-05-23T13:42:00Z</dcterms:created>
  <dcterms:modified xsi:type="dcterms:W3CDTF">2022-05-23T13:43:00Z</dcterms:modified>
</cp:coreProperties>
</file>